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1 02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8125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19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proofErr w:type="gramStart"/>
      <w:r w:rsidR="00D25C1C">
        <w:rPr>
          <w:sz w:val="20"/>
          <w:szCs w:val="20"/>
        </w:rPr>
        <w:t xml:space="preserve">02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25C1C">
        <w:rPr>
          <w:sz w:val="20"/>
          <w:szCs w:val="20"/>
        </w:rPr>
        <w:t>As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25C1C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81254">
              <w:rPr>
                <w:sz w:val="20"/>
                <w:szCs w:val="20"/>
              </w:rPr>
              <w:t xml:space="preserve">2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</w:t>
            </w:r>
            <w:r w:rsidR="00C81254">
              <w:rPr>
                <w:sz w:val="20"/>
                <w:szCs w:val="20"/>
              </w:rPr>
              <w:t>4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D25C1C">
              <w:rPr>
                <w:sz w:val="20"/>
                <w:szCs w:val="20"/>
              </w:rPr>
              <w:t>90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 xml:space="preserve">scored a 2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25C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D25C1C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2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56F20"/>
    <w:rsid w:val="00C65554"/>
    <w:rsid w:val="00C81254"/>
    <w:rsid w:val="00C854A6"/>
    <w:rsid w:val="00C94D45"/>
    <w:rsid w:val="00CD11C0"/>
    <w:rsid w:val="00D0018C"/>
    <w:rsid w:val="00D02C22"/>
    <w:rsid w:val="00D06F73"/>
    <w:rsid w:val="00D25C1C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CE42FF02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2021-05-05T14:57:00Z</dcterms:created>
  <dcterms:modified xsi:type="dcterms:W3CDTF">2021-05-05T14:57:00Z</dcterms:modified>
</cp:coreProperties>
</file>